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51186" w14:textId="77777777" w:rsidR="00D94087" w:rsidRDefault="00D94087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BUTLER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04CDFC6D" w14:textId="4873C7A7" w:rsidR="00D94087" w:rsidRDefault="00D94087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Easby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Abbey.</w:t>
      </w:r>
    </w:p>
    <w:p w14:paraId="6D59A4A8" w14:textId="77777777" w:rsidR="00D94087" w:rsidRDefault="00D94087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0EB0AD" w14:textId="77777777" w:rsidR="00D94087" w:rsidRDefault="00D94087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9CA934" w14:textId="77777777" w:rsidR="00D94087" w:rsidRDefault="00D94087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at the altar of the Blessed Virgin Mary in York</w:t>
      </w:r>
    </w:p>
    <w:p w14:paraId="6613E6E3" w14:textId="77777777" w:rsidR="00D94087" w:rsidRDefault="00D94087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248D78BE" w14:textId="51FE3B4D" w:rsidR="00D94087" w:rsidRDefault="00D94087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2752D957" w14:textId="77777777" w:rsidR="008F0AFA" w:rsidRDefault="008F0AFA" w:rsidP="008F0A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the Dominicans in York by</w:t>
      </w:r>
    </w:p>
    <w:p w14:paraId="3068B97F" w14:textId="77777777" w:rsidR="008F0AFA" w:rsidRDefault="008F0AFA" w:rsidP="008F0A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3CA0FD47" w14:textId="77777777" w:rsidR="008F0AFA" w:rsidRDefault="008F0AFA" w:rsidP="008F0A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5835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E5835">
        <w:rPr>
          <w:rFonts w:ascii="Times New Roman" w:hAnsi="Times New Roman" w:cs="Times New Roman"/>
          <w:sz w:val="24"/>
          <w:szCs w:val="24"/>
        </w:rPr>
        <w:t>)</w:t>
      </w:r>
    </w:p>
    <w:p w14:paraId="2135C853" w14:textId="77777777" w:rsidR="008F0AFA" w:rsidRDefault="008F0AFA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5DE88A" w14:textId="77777777" w:rsidR="00D94087" w:rsidRDefault="00D94087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AED5F7" w14:textId="77777777" w:rsidR="00D94087" w:rsidRDefault="00D94087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534AC9" w14:textId="1C1488F0" w:rsidR="00D94087" w:rsidRDefault="00D94087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2021</w:t>
      </w:r>
    </w:p>
    <w:p w14:paraId="5AD6173C" w14:textId="01E91B13" w:rsidR="008F0AFA" w:rsidRDefault="008F0AFA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2021</w:t>
      </w:r>
    </w:p>
    <w:p w14:paraId="66C063D8" w14:textId="77777777" w:rsidR="008F0AFA" w:rsidRPr="003572CF" w:rsidRDefault="008F0AFA" w:rsidP="00D940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5F4E6D" w14:textId="2B68C3A2" w:rsidR="00BA00AB" w:rsidRPr="00D9408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940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B4FA0" w14:textId="77777777" w:rsidR="00D94087" w:rsidRDefault="00D94087" w:rsidP="009139A6">
      <w:r>
        <w:separator/>
      </w:r>
    </w:p>
  </w:endnote>
  <w:endnote w:type="continuationSeparator" w:id="0">
    <w:p w14:paraId="1181A3A6" w14:textId="77777777" w:rsidR="00D94087" w:rsidRDefault="00D940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65B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D63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36B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08EE0" w14:textId="77777777" w:rsidR="00D94087" w:rsidRDefault="00D94087" w:rsidP="009139A6">
      <w:r>
        <w:separator/>
      </w:r>
    </w:p>
  </w:footnote>
  <w:footnote w:type="continuationSeparator" w:id="0">
    <w:p w14:paraId="36C92009" w14:textId="77777777" w:rsidR="00D94087" w:rsidRDefault="00D940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E4A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924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B2D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087"/>
    <w:rsid w:val="000666E0"/>
    <w:rsid w:val="002510B7"/>
    <w:rsid w:val="005C130B"/>
    <w:rsid w:val="00826F5C"/>
    <w:rsid w:val="008F0AFA"/>
    <w:rsid w:val="009139A6"/>
    <w:rsid w:val="009448BB"/>
    <w:rsid w:val="00A3176C"/>
    <w:rsid w:val="00BA00AB"/>
    <w:rsid w:val="00D9408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5D51B"/>
  <w15:chartTrackingRefBased/>
  <w15:docId w15:val="{F3863591-28FE-425D-B478-2F056B45D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2021-03-13T19:06:00Z</dcterms:created>
  <dcterms:modified xsi:type="dcterms:W3CDTF">2021-06-11T08:36:00Z</dcterms:modified>
</cp:coreProperties>
</file>